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AD2084" w:rsidP="008B276F">
            <w:r>
              <w:t>Приложение 3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AD2084" w:rsidP="008B276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2C6EEA" w:rsidP="008B276F">
            <w:r>
              <w:t xml:space="preserve">от 17.12.2020 </w:t>
            </w:r>
            <w:r w:rsidR="00AD2084">
              <w:t>№</w:t>
            </w:r>
            <w:r>
              <w:t xml:space="preserve"> 80-626</w:t>
            </w:r>
            <w:r w:rsidR="00AD2084">
              <w:t xml:space="preserve">      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  <w:tr w:rsidR="00AD2084" w:rsidTr="00AD2084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источников финансирования дефицита бюджета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  <w:tr w:rsidR="00AD2084" w:rsidTr="00AD2084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Наименование</w:t>
            </w:r>
          </w:p>
        </w:tc>
      </w:tr>
    </w:tbl>
    <w:p w:rsidR="00AD2084" w:rsidRPr="00AD2084" w:rsidRDefault="00AD208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AD2084" w:rsidTr="00AD2084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3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r>
              <w:t>КОМИТЕТ ПО УПРАВЛЕНИЮ ИМУЩЕСТВОМ ГОРОДА САРАТОВА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01 02 00 00 04 0000 710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347FC4">
            <w:r>
              <w:t>П</w:t>
            </w:r>
            <w:r w:rsidR="00347FC4">
              <w:t>ривле</w:t>
            </w:r>
            <w:r>
              <w:t>чение кредитов от кредитных организаций бюджетами городских округов в валюте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01 02 00 00 04 0000 810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347FC4" w:rsidP="008B276F">
            <w:r>
              <w:t>Привлечение</w:t>
            </w:r>
            <w:r w:rsidR="00AD2084">
              <w:t xml:space="preserve">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347FC4" w:rsidP="008B276F">
            <w:r>
              <w:t>Привлечение</w:t>
            </w:r>
            <w:r w:rsidR="00AD2084">
              <w:t xml:space="preserve">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347FC4" w:rsidP="008B276F">
            <w:r>
              <w:t>Привлечение</w:t>
            </w:r>
            <w:r w:rsidR="00AD2084">
              <w:t xml:space="preserve">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Увеличение прочих остатков денежных средств бюджетов городских округов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Уменьшение прочих остатков денежных средств бюджетов городских округов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</w:tbl>
    <w:p w:rsidR="00AD2084" w:rsidRPr="00AF03E7" w:rsidRDefault="00AD2084" w:rsidP="00AD2084"/>
    <w:p w:rsidR="00E2598B" w:rsidRPr="00AD2084" w:rsidRDefault="00E2598B" w:rsidP="00AD2084"/>
    <w:sectPr w:rsidR="00E2598B" w:rsidRPr="00AD2084" w:rsidSect="009703A2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BDA" w:rsidRDefault="00B66BDA" w:rsidP="00AD2084">
      <w:r>
        <w:separator/>
      </w:r>
    </w:p>
  </w:endnote>
  <w:endnote w:type="continuationSeparator" w:id="1">
    <w:p w:rsidR="00B66BDA" w:rsidRDefault="00B66BDA" w:rsidP="00AD2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BDA" w:rsidRDefault="00B66BDA" w:rsidP="00AD2084">
      <w:r>
        <w:separator/>
      </w:r>
    </w:p>
  </w:footnote>
  <w:footnote w:type="continuationSeparator" w:id="1">
    <w:p w:rsidR="00B66BDA" w:rsidRDefault="00B66BDA" w:rsidP="00AD20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084" w:rsidRDefault="00535AEC" w:rsidP="00717D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208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2084" w:rsidRDefault="00AD20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084" w:rsidRDefault="00535AEC" w:rsidP="00717D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208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756B2">
      <w:rPr>
        <w:rStyle w:val="a7"/>
        <w:noProof/>
      </w:rPr>
      <w:t>2</w:t>
    </w:r>
    <w:r>
      <w:rPr>
        <w:rStyle w:val="a7"/>
      </w:rPr>
      <w:fldChar w:fldCharType="end"/>
    </w:r>
  </w:p>
  <w:p w:rsidR="00AD2084" w:rsidRDefault="00AD20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AD2084"/>
    <w:rsid w:val="000A3A5A"/>
    <w:rsid w:val="001454FA"/>
    <w:rsid w:val="001756B2"/>
    <w:rsid w:val="00264249"/>
    <w:rsid w:val="002C3F39"/>
    <w:rsid w:val="002C6EEA"/>
    <w:rsid w:val="00337454"/>
    <w:rsid w:val="00347FC4"/>
    <w:rsid w:val="003C563B"/>
    <w:rsid w:val="00434E05"/>
    <w:rsid w:val="00535AEC"/>
    <w:rsid w:val="006808C6"/>
    <w:rsid w:val="00714580"/>
    <w:rsid w:val="00836A0A"/>
    <w:rsid w:val="009675B8"/>
    <w:rsid w:val="009703A2"/>
    <w:rsid w:val="009C642D"/>
    <w:rsid w:val="00A24CAF"/>
    <w:rsid w:val="00A966AC"/>
    <w:rsid w:val="00A97CA2"/>
    <w:rsid w:val="00AD2084"/>
    <w:rsid w:val="00B66BDA"/>
    <w:rsid w:val="00B72805"/>
    <w:rsid w:val="00B912FD"/>
    <w:rsid w:val="00C85286"/>
    <w:rsid w:val="00E2598B"/>
    <w:rsid w:val="00F61ED8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20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2084"/>
  </w:style>
  <w:style w:type="paragraph" w:styleId="a5">
    <w:name w:val="footer"/>
    <w:basedOn w:val="a"/>
    <w:link w:val="a6"/>
    <w:uiPriority w:val="99"/>
    <w:semiHidden/>
    <w:unhideWhenUsed/>
    <w:rsid w:val="00AD20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2084"/>
  </w:style>
  <w:style w:type="character" w:styleId="a7">
    <w:name w:val="page number"/>
    <w:basedOn w:val="a0"/>
    <w:uiPriority w:val="99"/>
    <w:semiHidden/>
    <w:unhideWhenUsed/>
    <w:rsid w:val="00AD2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5</cp:revision>
  <cp:lastPrinted>2020-10-02T07:37:00Z</cp:lastPrinted>
  <dcterms:created xsi:type="dcterms:W3CDTF">2020-10-27T12:12:00Z</dcterms:created>
  <dcterms:modified xsi:type="dcterms:W3CDTF">2020-12-16T14:20:00Z</dcterms:modified>
</cp:coreProperties>
</file>